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1123E" w14:textId="77777777" w:rsidR="00E55DB0" w:rsidRDefault="00E55DB0" w:rsidP="00E55D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KENLE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9C59EC6" w14:textId="77777777" w:rsidR="00E55DB0" w:rsidRDefault="00E55DB0" w:rsidP="00E55D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5D69125B" w14:textId="77777777" w:rsidR="00E55DB0" w:rsidRDefault="00E55DB0" w:rsidP="00E55D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F213A3" w14:textId="77777777" w:rsidR="00E55DB0" w:rsidRDefault="00E55DB0" w:rsidP="00E55D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8213E" w14:textId="77777777" w:rsidR="00E55DB0" w:rsidRDefault="00E55DB0" w:rsidP="00E55DB0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535016DF" w14:textId="77777777" w:rsidR="00E55DB0" w:rsidRDefault="00E55DB0" w:rsidP="00E55DB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28A5090" w14:textId="77777777" w:rsidR="00E55DB0" w:rsidRDefault="00E55DB0" w:rsidP="00E55DB0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F417F33" w14:textId="77777777" w:rsidR="00E55DB0" w:rsidRDefault="00E55DB0" w:rsidP="00E55D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B9AE08" w14:textId="77777777" w:rsidR="00E55DB0" w:rsidRDefault="00E55DB0" w:rsidP="00E55D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562EF7" w14:textId="77777777" w:rsidR="00E55DB0" w:rsidRDefault="00E55DB0" w:rsidP="00E55D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2021</w:t>
      </w:r>
    </w:p>
    <w:p w14:paraId="354AFD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DAC1D" w14:textId="77777777" w:rsidR="00E55DB0" w:rsidRDefault="00E55DB0" w:rsidP="009139A6">
      <w:r>
        <w:separator/>
      </w:r>
    </w:p>
  </w:endnote>
  <w:endnote w:type="continuationSeparator" w:id="0">
    <w:p w14:paraId="5ADE4530" w14:textId="77777777" w:rsidR="00E55DB0" w:rsidRDefault="00E55D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0F5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DEF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4CD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CC876" w14:textId="77777777" w:rsidR="00E55DB0" w:rsidRDefault="00E55DB0" w:rsidP="009139A6">
      <w:r>
        <w:separator/>
      </w:r>
    </w:p>
  </w:footnote>
  <w:footnote w:type="continuationSeparator" w:id="0">
    <w:p w14:paraId="12D8D148" w14:textId="77777777" w:rsidR="00E55DB0" w:rsidRDefault="00E55D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319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20D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37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DB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5DB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7EEB4"/>
  <w15:chartTrackingRefBased/>
  <w15:docId w15:val="{C0B396DC-BD21-4DD1-8F7F-23B7F68E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2022-02-06T18:51:00Z</dcterms:created>
  <dcterms:modified xsi:type="dcterms:W3CDTF">2022-02-06T18:51:00Z</dcterms:modified>
</cp:coreProperties>
</file>